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C1" w:rsidRPr="00044654" w:rsidRDefault="00AF0FC1" w:rsidP="004562A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F0FC1" w:rsidRPr="00044654" w:rsidRDefault="00AF0FC1" w:rsidP="009975C8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654">
        <w:rPr>
          <w:rFonts w:ascii="Times New Roman" w:hAnsi="Times New Roman" w:cs="Times New Roman"/>
          <w:b/>
          <w:bCs/>
          <w:sz w:val="28"/>
          <w:szCs w:val="28"/>
        </w:rPr>
        <w:t>Состояние инфекционной заболеваемости за май 2018 года</w:t>
      </w:r>
    </w:p>
    <w:p w:rsidR="00AF0FC1" w:rsidRPr="00044654" w:rsidRDefault="00AF0FC1" w:rsidP="00B61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0FC1" w:rsidRPr="00044654" w:rsidRDefault="00AF0FC1" w:rsidP="00FF56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65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мае</w:t>
      </w:r>
      <w:r w:rsidRPr="00044654">
        <w:rPr>
          <w:rFonts w:ascii="Times New Roman" w:hAnsi="Times New Roman" w:cs="Times New Roman"/>
          <w:sz w:val="28"/>
          <w:szCs w:val="28"/>
        </w:rPr>
        <w:t xml:space="preserve"> 2018 года на территории городского округа «Город  Лесной»  групповых инфекционных заболеваний, а также массовых пищевых отравлений  не зарегистрировано.                </w:t>
      </w:r>
    </w:p>
    <w:p w:rsidR="00AF0FC1" w:rsidRDefault="00AF0FC1" w:rsidP="00B617F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 2018</w:t>
      </w:r>
      <w:r w:rsidRPr="003E6528">
        <w:rPr>
          <w:rFonts w:ascii="Times New Roman" w:hAnsi="Times New Roman" w:cs="Times New Roman"/>
          <w:sz w:val="28"/>
          <w:szCs w:val="28"/>
        </w:rPr>
        <w:t xml:space="preserve"> года по сравнению с таким же периодом предыдущего года на территории городского округа «Город Лесной» среди обслуживаемого населения произошло </w:t>
      </w:r>
      <w:r w:rsidRPr="003E6528">
        <w:rPr>
          <w:rFonts w:ascii="Times New Roman" w:hAnsi="Times New Roman" w:cs="Times New Roman"/>
          <w:b/>
          <w:bCs/>
          <w:sz w:val="28"/>
          <w:szCs w:val="28"/>
        </w:rPr>
        <w:t xml:space="preserve">снижение </w:t>
      </w:r>
      <w:r>
        <w:rPr>
          <w:rFonts w:ascii="Times New Roman" w:hAnsi="Times New Roman" w:cs="Times New Roman"/>
          <w:sz w:val="28"/>
          <w:szCs w:val="28"/>
        </w:rPr>
        <w:t>зарегистрированных случаев острых инфекций верхних дыхательных путей.</w:t>
      </w:r>
    </w:p>
    <w:p w:rsidR="00AF0FC1" w:rsidRPr="003A12C0" w:rsidRDefault="00AF0FC1" w:rsidP="00B617F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маем</w:t>
      </w:r>
      <w:r w:rsidRPr="00044654">
        <w:rPr>
          <w:rFonts w:ascii="Times New Roman" w:hAnsi="Times New Roman" w:cs="Times New Roman"/>
          <w:sz w:val="28"/>
          <w:szCs w:val="28"/>
        </w:rPr>
        <w:t xml:space="preserve"> предыдущего года </w:t>
      </w:r>
      <w:r w:rsidRPr="00044654">
        <w:rPr>
          <w:rFonts w:ascii="Times New Roman" w:hAnsi="Times New Roman" w:cs="Times New Roman"/>
          <w:b/>
          <w:bCs/>
          <w:sz w:val="28"/>
          <w:szCs w:val="28"/>
        </w:rPr>
        <w:t xml:space="preserve">на прежнем уровне </w:t>
      </w:r>
      <w:r w:rsidRPr="00044654">
        <w:rPr>
          <w:rFonts w:ascii="Times New Roman" w:hAnsi="Times New Roman" w:cs="Times New Roman"/>
          <w:sz w:val="28"/>
          <w:szCs w:val="28"/>
        </w:rPr>
        <w:t>или меньше (больше) на 1-3</w:t>
      </w:r>
      <w:r>
        <w:rPr>
          <w:rFonts w:ascii="Times New Roman" w:hAnsi="Times New Roman" w:cs="Times New Roman"/>
          <w:sz w:val="28"/>
          <w:szCs w:val="28"/>
        </w:rPr>
        <w:t xml:space="preserve">случая </w:t>
      </w:r>
      <w:r w:rsidRPr="00044654">
        <w:rPr>
          <w:rFonts w:ascii="Times New Roman" w:hAnsi="Times New Roman" w:cs="Times New Roman"/>
          <w:sz w:val="28"/>
          <w:szCs w:val="28"/>
        </w:rPr>
        <w:t>на обслуживаемой территории регистрировались случаи  заболеваний по таким нозологическим формам, как</w:t>
      </w:r>
      <w:r w:rsidRPr="00B60A65">
        <w:rPr>
          <w:rFonts w:ascii="Times New Roman" w:hAnsi="Times New Roman" w:cs="Times New Roman"/>
          <w:sz w:val="28"/>
          <w:szCs w:val="28"/>
        </w:rPr>
        <w:t xml:space="preserve"> другие сальмонеллезные инфекции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4654">
        <w:rPr>
          <w:rFonts w:ascii="Times New Roman" w:hAnsi="Times New Roman" w:cs="Times New Roman"/>
          <w:sz w:val="28"/>
          <w:szCs w:val="28"/>
        </w:rPr>
        <w:t xml:space="preserve"> стрептококковая инфекция (впервые выявленная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441F16">
        <w:rPr>
          <w:rFonts w:ascii="Times New Roman" w:hAnsi="Times New Roman" w:cs="Times New Roman"/>
          <w:sz w:val="28"/>
          <w:szCs w:val="28"/>
        </w:rPr>
        <w:t xml:space="preserve">хронические вирусные гепатиты (впервые выявленные), </w:t>
      </w:r>
      <w:r w:rsidRPr="0062518D">
        <w:rPr>
          <w:rFonts w:ascii="Times New Roman" w:hAnsi="Times New Roman" w:cs="Times New Roman"/>
          <w:sz w:val="28"/>
          <w:szCs w:val="28"/>
        </w:rPr>
        <w:t>педикулез, туберкулез (впервые выявленный), сифилис (впер</w:t>
      </w:r>
      <w:r>
        <w:rPr>
          <w:rFonts w:ascii="Times New Roman" w:hAnsi="Times New Roman" w:cs="Times New Roman"/>
          <w:sz w:val="28"/>
          <w:szCs w:val="28"/>
        </w:rPr>
        <w:t xml:space="preserve">вые выявленный), </w:t>
      </w:r>
      <w:r w:rsidRPr="0062518D">
        <w:rPr>
          <w:rFonts w:ascii="Times New Roman" w:hAnsi="Times New Roman" w:cs="Times New Roman"/>
          <w:sz w:val="28"/>
          <w:szCs w:val="28"/>
        </w:rPr>
        <w:t>ВИЧ-инфекция</w:t>
      </w:r>
      <w:r w:rsidRPr="00995983">
        <w:rPr>
          <w:rFonts w:ascii="Times New Roman" w:hAnsi="Times New Roman" w:cs="Times New Roman"/>
          <w:sz w:val="28"/>
          <w:szCs w:val="28"/>
        </w:rPr>
        <w:t>, амебиаз,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2C0">
        <w:rPr>
          <w:rFonts w:ascii="Times New Roman" w:hAnsi="Times New Roman" w:cs="Times New Roman"/>
          <w:sz w:val="28"/>
          <w:szCs w:val="28"/>
        </w:rPr>
        <w:t>описторхоз.</w:t>
      </w:r>
    </w:p>
    <w:p w:rsidR="00AF0FC1" w:rsidRPr="0055722A" w:rsidRDefault="00AF0FC1" w:rsidP="00FF56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5632">
        <w:rPr>
          <w:rFonts w:ascii="Times New Roman" w:hAnsi="Times New Roman" w:cs="Times New Roman"/>
          <w:sz w:val="28"/>
          <w:szCs w:val="28"/>
        </w:rPr>
        <w:t xml:space="preserve">В мае 2018 году  по сравнению </w:t>
      </w:r>
      <w:r>
        <w:rPr>
          <w:rFonts w:ascii="Times New Roman" w:hAnsi="Times New Roman" w:cs="Times New Roman"/>
          <w:sz w:val="28"/>
          <w:szCs w:val="28"/>
        </w:rPr>
        <w:t>с аналогичным периодом прошлого года</w:t>
      </w:r>
      <w:r w:rsidRPr="008C5632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«Город Лесной» </w:t>
      </w:r>
      <w:r w:rsidRPr="008C5632">
        <w:rPr>
          <w:rFonts w:ascii="Times New Roman" w:hAnsi="Times New Roman" w:cs="Times New Roman"/>
          <w:b/>
          <w:bCs/>
          <w:sz w:val="28"/>
          <w:szCs w:val="28"/>
        </w:rPr>
        <w:t xml:space="preserve">произошел рост </w:t>
      </w:r>
      <w:r w:rsidRPr="008C5632">
        <w:rPr>
          <w:rFonts w:ascii="Times New Roman" w:hAnsi="Times New Roman" w:cs="Times New Roman"/>
          <w:sz w:val="28"/>
          <w:szCs w:val="28"/>
        </w:rPr>
        <w:t xml:space="preserve">инфекционной  заболеваемости по таким нозологическим формам, как острые кишечные инфекции неустановленной этиологии, острые кишечные инфекции установленной </w:t>
      </w:r>
      <w:r w:rsidRPr="0055722A">
        <w:rPr>
          <w:rFonts w:ascii="Times New Roman" w:hAnsi="Times New Roman" w:cs="Times New Roman"/>
          <w:sz w:val="28"/>
          <w:szCs w:val="28"/>
        </w:rPr>
        <w:t>этиологии, ветряная оспа, пневмония (внебольничная).</w:t>
      </w:r>
    </w:p>
    <w:p w:rsidR="00AF0FC1" w:rsidRPr="001D1B2E" w:rsidRDefault="00AF0FC1" w:rsidP="00FF56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22A">
        <w:rPr>
          <w:rFonts w:ascii="Times New Roman" w:hAnsi="Times New Roman" w:cs="Times New Roman"/>
          <w:sz w:val="28"/>
          <w:szCs w:val="28"/>
        </w:rPr>
        <w:t xml:space="preserve"> По сравнению с аналогичным периодом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22A">
        <w:rPr>
          <w:rFonts w:ascii="Times New Roman" w:hAnsi="Times New Roman" w:cs="Times New Roman"/>
          <w:sz w:val="28"/>
          <w:szCs w:val="28"/>
        </w:rPr>
        <w:t>предыдущего года в мае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22A">
        <w:rPr>
          <w:rFonts w:ascii="Times New Roman" w:hAnsi="Times New Roman" w:cs="Times New Roman"/>
          <w:sz w:val="28"/>
          <w:szCs w:val="28"/>
        </w:rPr>
        <w:t>2018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B2E">
        <w:rPr>
          <w:rFonts w:ascii="Times New Roman" w:hAnsi="Times New Roman" w:cs="Times New Roman"/>
          <w:sz w:val="28"/>
          <w:szCs w:val="28"/>
        </w:rPr>
        <w:t>не регистрировались случаи инфекционного мононуклеоза.</w:t>
      </w:r>
    </w:p>
    <w:p w:rsidR="00AF0FC1" w:rsidRPr="001D1B2E" w:rsidRDefault="00AF0FC1" w:rsidP="00B6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1B2E">
        <w:rPr>
          <w:rFonts w:ascii="Times New Roman" w:hAnsi="Times New Roman" w:cs="Times New Roman"/>
          <w:sz w:val="28"/>
          <w:szCs w:val="28"/>
        </w:rPr>
        <w:t>В мае 2018 года на территории городского округа «Город Лесной»  зарегистрированы случаи инфекционных  заболеваний, которые в мае 2017 году не регистрировались, в том числе:</w:t>
      </w:r>
    </w:p>
    <w:p w:rsidR="00AF0FC1" w:rsidRPr="001D1B2E" w:rsidRDefault="00AF0FC1" w:rsidP="00B6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1B2E">
        <w:rPr>
          <w:rFonts w:ascii="Times New Roman" w:hAnsi="Times New Roman" w:cs="Times New Roman"/>
          <w:sz w:val="28"/>
          <w:szCs w:val="28"/>
        </w:rPr>
        <w:t>постинъекционные инфекции – 1 случай;</w:t>
      </w:r>
      <w:bookmarkStart w:id="0" w:name="_GoBack"/>
      <w:bookmarkEnd w:id="0"/>
    </w:p>
    <w:p w:rsidR="00AF0FC1" w:rsidRDefault="00AF0FC1" w:rsidP="00B6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послеопе</w:t>
      </w:r>
      <w:r w:rsidRPr="001D1B2E">
        <w:rPr>
          <w:rFonts w:ascii="Times New Roman" w:hAnsi="Times New Roman" w:cs="Times New Roman"/>
          <w:sz w:val="28"/>
          <w:szCs w:val="28"/>
        </w:rPr>
        <w:t>рационные инфекции – 1 случай.</w:t>
      </w:r>
    </w:p>
    <w:p w:rsidR="00AF0FC1" w:rsidRPr="004C7C0F" w:rsidRDefault="00AF0FC1" w:rsidP="00B6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F0FC1" w:rsidRPr="004C7C0F" w:rsidSect="009975C8">
      <w:pgSz w:w="11906" w:h="16838"/>
      <w:pgMar w:top="899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94A"/>
    <w:rsid w:val="00001C67"/>
    <w:rsid w:val="00003D3D"/>
    <w:rsid w:val="000104BB"/>
    <w:rsid w:val="00013F66"/>
    <w:rsid w:val="00044654"/>
    <w:rsid w:val="00076C54"/>
    <w:rsid w:val="000836CF"/>
    <w:rsid w:val="00087312"/>
    <w:rsid w:val="00090A39"/>
    <w:rsid w:val="000B0FB8"/>
    <w:rsid w:val="000B186E"/>
    <w:rsid w:val="000B47DD"/>
    <w:rsid w:val="000F2C9A"/>
    <w:rsid w:val="000F34EB"/>
    <w:rsid w:val="000F5008"/>
    <w:rsid w:val="00122A75"/>
    <w:rsid w:val="00123128"/>
    <w:rsid w:val="00131233"/>
    <w:rsid w:val="00135FD4"/>
    <w:rsid w:val="0015776C"/>
    <w:rsid w:val="001905A7"/>
    <w:rsid w:val="00197241"/>
    <w:rsid w:val="001B565A"/>
    <w:rsid w:val="001D1B2E"/>
    <w:rsid w:val="001E1DA1"/>
    <w:rsid w:val="001E54A4"/>
    <w:rsid w:val="001F0CA7"/>
    <w:rsid w:val="001F1850"/>
    <w:rsid w:val="001F2D29"/>
    <w:rsid w:val="00214419"/>
    <w:rsid w:val="00226726"/>
    <w:rsid w:val="002314EA"/>
    <w:rsid w:val="00247466"/>
    <w:rsid w:val="002509ED"/>
    <w:rsid w:val="002724FE"/>
    <w:rsid w:val="002821C7"/>
    <w:rsid w:val="002A5587"/>
    <w:rsid w:val="002B3F33"/>
    <w:rsid w:val="002D3169"/>
    <w:rsid w:val="002F3B9A"/>
    <w:rsid w:val="00300808"/>
    <w:rsid w:val="00315A49"/>
    <w:rsid w:val="00316AD3"/>
    <w:rsid w:val="00324D80"/>
    <w:rsid w:val="00333AD2"/>
    <w:rsid w:val="003544ED"/>
    <w:rsid w:val="003549FD"/>
    <w:rsid w:val="0036051C"/>
    <w:rsid w:val="00363A6A"/>
    <w:rsid w:val="00364312"/>
    <w:rsid w:val="00384031"/>
    <w:rsid w:val="00387A7A"/>
    <w:rsid w:val="003913C9"/>
    <w:rsid w:val="00392A93"/>
    <w:rsid w:val="003A12C0"/>
    <w:rsid w:val="003B5CEC"/>
    <w:rsid w:val="003B68DD"/>
    <w:rsid w:val="003C44D5"/>
    <w:rsid w:val="003E6528"/>
    <w:rsid w:val="004012DA"/>
    <w:rsid w:val="00412CF0"/>
    <w:rsid w:val="00427BEC"/>
    <w:rsid w:val="00430F13"/>
    <w:rsid w:val="004357DB"/>
    <w:rsid w:val="00435D65"/>
    <w:rsid w:val="00440182"/>
    <w:rsid w:val="00441F16"/>
    <w:rsid w:val="0044443E"/>
    <w:rsid w:val="004562AF"/>
    <w:rsid w:val="0049519E"/>
    <w:rsid w:val="004C7C0F"/>
    <w:rsid w:val="004D284C"/>
    <w:rsid w:val="00502E86"/>
    <w:rsid w:val="005544E9"/>
    <w:rsid w:val="0055722A"/>
    <w:rsid w:val="005862B3"/>
    <w:rsid w:val="00587425"/>
    <w:rsid w:val="00587815"/>
    <w:rsid w:val="005A1658"/>
    <w:rsid w:val="005C710F"/>
    <w:rsid w:val="005D05BC"/>
    <w:rsid w:val="005D0AB3"/>
    <w:rsid w:val="0060030F"/>
    <w:rsid w:val="0062514B"/>
    <w:rsid w:val="0062518D"/>
    <w:rsid w:val="0063752B"/>
    <w:rsid w:val="00650A48"/>
    <w:rsid w:val="00652B51"/>
    <w:rsid w:val="00653F62"/>
    <w:rsid w:val="00661E43"/>
    <w:rsid w:val="00695690"/>
    <w:rsid w:val="006A23EA"/>
    <w:rsid w:val="006C1A7A"/>
    <w:rsid w:val="006C3D95"/>
    <w:rsid w:val="006F5539"/>
    <w:rsid w:val="006F5E12"/>
    <w:rsid w:val="00721C79"/>
    <w:rsid w:val="00727DCE"/>
    <w:rsid w:val="00731DC1"/>
    <w:rsid w:val="007423C8"/>
    <w:rsid w:val="00776585"/>
    <w:rsid w:val="00781BDE"/>
    <w:rsid w:val="0079768D"/>
    <w:rsid w:val="007A189E"/>
    <w:rsid w:val="007A2780"/>
    <w:rsid w:val="007B229C"/>
    <w:rsid w:val="007B76B5"/>
    <w:rsid w:val="007E370D"/>
    <w:rsid w:val="007F7A30"/>
    <w:rsid w:val="008069EC"/>
    <w:rsid w:val="008167AE"/>
    <w:rsid w:val="00840D4E"/>
    <w:rsid w:val="00843733"/>
    <w:rsid w:val="00850253"/>
    <w:rsid w:val="00887F47"/>
    <w:rsid w:val="008A2034"/>
    <w:rsid w:val="008A4DBF"/>
    <w:rsid w:val="008B51DF"/>
    <w:rsid w:val="008C4492"/>
    <w:rsid w:val="008C5632"/>
    <w:rsid w:val="008D0084"/>
    <w:rsid w:val="008D2240"/>
    <w:rsid w:val="0090286F"/>
    <w:rsid w:val="0090312E"/>
    <w:rsid w:val="0091530F"/>
    <w:rsid w:val="00921ECA"/>
    <w:rsid w:val="009641AB"/>
    <w:rsid w:val="00993F6D"/>
    <w:rsid w:val="00995983"/>
    <w:rsid w:val="009975C8"/>
    <w:rsid w:val="009A0CC9"/>
    <w:rsid w:val="009B0126"/>
    <w:rsid w:val="009B060E"/>
    <w:rsid w:val="009B0BCE"/>
    <w:rsid w:val="009B60B9"/>
    <w:rsid w:val="009C384A"/>
    <w:rsid w:val="009F34A6"/>
    <w:rsid w:val="009F7B33"/>
    <w:rsid w:val="00A05C3D"/>
    <w:rsid w:val="00A24050"/>
    <w:rsid w:val="00A24D0A"/>
    <w:rsid w:val="00A312B2"/>
    <w:rsid w:val="00A3443A"/>
    <w:rsid w:val="00A35652"/>
    <w:rsid w:val="00A40A06"/>
    <w:rsid w:val="00A448B8"/>
    <w:rsid w:val="00A5494A"/>
    <w:rsid w:val="00A70213"/>
    <w:rsid w:val="00A829E8"/>
    <w:rsid w:val="00AB4FF7"/>
    <w:rsid w:val="00AD194E"/>
    <w:rsid w:val="00AF01D6"/>
    <w:rsid w:val="00AF0FC1"/>
    <w:rsid w:val="00AF6EA5"/>
    <w:rsid w:val="00B009E1"/>
    <w:rsid w:val="00B0386C"/>
    <w:rsid w:val="00B04709"/>
    <w:rsid w:val="00B25389"/>
    <w:rsid w:val="00B40AA1"/>
    <w:rsid w:val="00B60A65"/>
    <w:rsid w:val="00B617F4"/>
    <w:rsid w:val="00B62361"/>
    <w:rsid w:val="00B825E2"/>
    <w:rsid w:val="00B90315"/>
    <w:rsid w:val="00B927D7"/>
    <w:rsid w:val="00BA6DC0"/>
    <w:rsid w:val="00BB53FB"/>
    <w:rsid w:val="00BD4169"/>
    <w:rsid w:val="00BD45B5"/>
    <w:rsid w:val="00BF3685"/>
    <w:rsid w:val="00C118F1"/>
    <w:rsid w:val="00C15A19"/>
    <w:rsid w:val="00C17EC2"/>
    <w:rsid w:val="00C321D7"/>
    <w:rsid w:val="00C3522C"/>
    <w:rsid w:val="00C47FB6"/>
    <w:rsid w:val="00C56228"/>
    <w:rsid w:val="00C7377B"/>
    <w:rsid w:val="00C80ADF"/>
    <w:rsid w:val="00C8492C"/>
    <w:rsid w:val="00C86C66"/>
    <w:rsid w:val="00C963DB"/>
    <w:rsid w:val="00CB0F40"/>
    <w:rsid w:val="00CB4935"/>
    <w:rsid w:val="00CC4629"/>
    <w:rsid w:val="00CC7724"/>
    <w:rsid w:val="00D054CF"/>
    <w:rsid w:val="00D06F37"/>
    <w:rsid w:val="00D31212"/>
    <w:rsid w:val="00D36FDA"/>
    <w:rsid w:val="00D40911"/>
    <w:rsid w:val="00D47973"/>
    <w:rsid w:val="00D51D46"/>
    <w:rsid w:val="00D53A5C"/>
    <w:rsid w:val="00D605F5"/>
    <w:rsid w:val="00D934C6"/>
    <w:rsid w:val="00D94A9D"/>
    <w:rsid w:val="00DA5647"/>
    <w:rsid w:val="00DC6C90"/>
    <w:rsid w:val="00DD491E"/>
    <w:rsid w:val="00DD713C"/>
    <w:rsid w:val="00E07309"/>
    <w:rsid w:val="00E12818"/>
    <w:rsid w:val="00E307E7"/>
    <w:rsid w:val="00E45465"/>
    <w:rsid w:val="00E54D8D"/>
    <w:rsid w:val="00E66883"/>
    <w:rsid w:val="00E75AB8"/>
    <w:rsid w:val="00E83C58"/>
    <w:rsid w:val="00E8401F"/>
    <w:rsid w:val="00E966E1"/>
    <w:rsid w:val="00E97561"/>
    <w:rsid w:val="00EA4B33"/>
    <w:rsid w:val="00EA745F"/>
    <w:rsid w:val="00EC1D2D"/>
    <w:rsid w:val="00ED5FA5"/>
    <w:rsid w:val="00F15134"/>
    <w:rsid w:val="00F15464"/>
    <w:rsid w:val="00F170AB"/>
    <w:rsid w:val="00F24086"/>
    <w:rsid w:val="00F42BE4"/>
    <w:rsid w:val="00F63C41"/>
    <w:rsid w:val="00F64BE2"/>
    <w:rsid w:val="00FA262D"/>
    <w:rsid w:val="00FB1E5B"/>
    <w:rsid w:val="00FC6BD4"/>
    <w:rsid w:val="00FD4ADE"/>
    <w:rsid w:val="00FD6032"/>
    <w:rsid w:val="00FE578C"/>
    <w:rsid w:val="00FF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D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"/>
    <w:basedOn w:val="Normal"/>
    <w:uiPriority w:val="99"/>
    <w:rsid w:val="0090286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1079</TotalTime>
  <Pages>1</Pages>
  <Words>240</Words>
  <Characters>1371</Characters>
  <Application>Microsoft Office Outlook</Application>
  <DocSecurity>0</DocSecurity>
  <Lines>0</Lines>
  <Paragraphs>0</Paragraphs>
  <ScaleCrop>false</ScaleCrop>
  <Company>МРУ-91 ФМБА России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Демченко</dc:creator>
  <cp:keywords/>
  <dc:description/>
  <cp:lastModifiedBy>Подорванова</cp:lastModifiedBy>
  <cp:revision>199</cp:revision>
  <cp:lastPrinted>2016-05-11T04:18:00Z</cp:lastPrinted>
  <dcterms:created xsi:type="dcterms:W3CDTF">2016-05-05T03:30:00Z</dcterms:created>
  <dcterms:modified xsi:type="dcterms:W3CDTF">2018-06-09T06:42:00Z</dcterms:modified>
</cp:coreProperties>
</file>